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5E4A" w14:textId="77777777" w:rsidR="00DB0D77" w:rsidRDefault="00DB0D77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NAROČNIK:</w:t>
      </w:r>
    </w:p>
    <w:p w14:paraId="54C10493" w14:textId="77777777" w:rsidR="00DB0D77" w:rsidRDefault="00DB0D77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OBČINA VIPAVA</w:t>
      </w:r>
    </w:p>
    <w:p w14:paraId="54C32FCB" w14:textId="331C038D" w:rsidR="00EC1379" w:rsidRPr="00164FEB" w:rsidRDefault="00612F00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5F0D65D9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716FF65E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Predmet naročila:</w:t>
      </w:r>
    </w:p>
    <w:p w14:paraId="3B6841B4" w14:textId="77777777" w:rsidR="00DB0D77" w:rsidRPr="00DB0D77" w:rsidRDefault="00DB0D77" w:rsidP="00EC1379">
      <w:pPr>
        <w:rPr>
          <w:rFonts w:ascii="Segoe UI Semibold" w:hAnsi="Segoe UI Semibold" w:cs="Segoe UI Semibold"/>
        </w:rPr>
      </w:pPr>
    </w:p>
    <w:p w14:paraId="1C5F087E" w14:textId="7FD86FAE" w:rsidR="002B5FF0" w:rsidRDefault="00150925" w:rsidP="00B257F0">
      <w:pPr>
        <w:jc w:val="center"/>
        <w:rPr>
          <w:rFonts w:ascii="Segoe UI Semibold" w:hAnsi="Segoe UI Semibold" w:cs="Segoe UI Semibold"/>
          <w:bCs/>
        </w:rPr>
      </w:pPr>
      <w:r w:rsidRPr="00150925">
        <w:rPr>
          <w:rFonts w:ascii="Segoe UI Semibold" w:hAnsi="Segoe UI Semibold" w:cs="Segoe UI Semibold"/>
          <w:bCs/>
        </w:rPr>
        <w:t>PLEZALNA STENA KAMP TURA NA GRADIŠČU PRI VIPAVI</w:t>
      </w:r>
    </w:p>
    <w:p w14:paraId="3A99B706" w14:textId="77777777" w:rsidR="00150925" w:rsidRPr="00164FEB" w:rsidRDefault="00150925" w:rsidP="00B257F0">
      <w:pPr>
        <w:jc w:val="center"/>
        <w:rPr>
          <w:rFonts w:ascii="Segoe UI" w:hAnsi="Segoe UI" w:cs="Segoe UI"/>
          <w:sz w:val="20"/>
          <w:szCs w:val="20"/>
        </w:rPr>
      </w:pPr>
    </w:p>
    <w:p w14:paraId="600CD635" w14:textId="49F664B5" w:rsidR="005F2755" w:rsidRDefault="00DB0D77" w:rsidP="00DB0D77">
      <w:pPr>
        <w:jc w:val="center"/>
        <w:rPr>
          <w:rFonts w:ascii="Segoe UI Semibold" w:hAnsi="Segoe UI Semibold" w:cs="Segoe UI Semibold"/>
          <w:bCs/>
          <w:sz w:val="20"/>
          <w:szCs w:val="20"/>
        </w:rPr>
      </w:pPr>
      <w:bookmarkStart w:id="0" w:name="_Hlk20320528"/>
      <w:r>
        <w:rPr>
          <w:rFonts w:ascii="Segoe UI Semibold" w:hAnsi="Segoe UI Semibold" w:cs="Segoe UI Semibold"/>
          <w:bCs/>
          <w:sz w:val="20"/>
          <w:szCs w:val="20"/>
        </w:rPr>
        <w:t>PODATKI o udeležbi fizičnih in pravnih oseb v lastništvu ponudnika na podlagi 6. odstavka 14. člena Zakona o integriteti in preprečevanju korupcije</w:t>
      </w:r>
      <w:bookmarkEnd w:id="0"/>
    </w:p>
    <w:p w14:paraId="67829647" w14:textId="77777777" w:rsidR="000D1BBE" w:rsidRPr="00164FEB" w:rsidRDefault="000D1BBE" w:rsidP="00164FEB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0BD9B57A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3A13CCC2" w14:textId="77777777" w:rsidR="005261F4" w:rsidRPr="00164FEB" w:rsidRDefault="005261F4" w:rsidP="00EC1379">
      <w:pPr>
        <w:rPr>
          <w:rFonts w:ascii="Segoe UI" w:hAnsi="Segoe UI" w:cs="Segoe UI"/>
          <w:b/>
          <w:sz w:val="20"/>
          <w:szCs w:val="20"/>
        </w:rPr>
      </w:pPr>
    </w:p>
    <w:p w14:paraId="24A2F43D" w14:textId="1B7D2234" w:rsidR="00EC1379" w:rsidRDefault="00DB0D77" w:rsidP="005D6557">
      <w:pPr>
        <w:jc w:val="center"/>
        <w:rPr>
          <w:rFonts w:ascii="Segoe UI Semibold" w:hAnsi="Segoe UI Semibold" w:cs="Segoe UI Semibold"/>
          <w:sz w:val="20"/>
          <w:szCs w:val="20"/>
        </w:rPr>
      </w:pPr>
      <w:r>
        <w:rPr>
          <w:rFonts w:ascii="Segoe UI Semibold" w:hAnsi="Segoe UI Semibold" w:cs="Segoe UI Semibold"/>
          <w:sz w:val="20"/>
          <w:szCs w:val="20"/>
        </w:rPr>
        <w:t>Ponudnik</w:t>
      </w:r>
    </w:p>
    <w:p w14:paraId="2A95F717" w14:textId="645EA786" w:rsidR="00DB0D77" w:rsidRDefault="00DB0D77" w:rsidP="00EC1379">
      <w:pPr>
        <w:rPr>
          <w:rFonts w:ascii="Segoe UI Semibold" w:hAnsi="Segoe UI Semibold" w:cs="Segoe UI Semibold"/>
          <w:sz w:val="20"/>
          <w:szCs w:val="20"/>
        </w:rPr>
      </w:pPr>
    </w:p>
    <w:p w14:paraId="0246257E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Naziv: _____________________________________________________________________________________________________</w:t>
      </w:r>
    </w:p>
    <w:p w14:paraId="5818FADC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</w:p>
    <w:p w14:paraId="515CAA95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Naslov: ____________________________________________________________________________________________________</w:t>
      </w:r>
    </w:p>
    <w:p w14:paraId="26291E35" w14:textId="77777777" w:rsidR="005D6557" w:rsidRDefault="005D6557" w:rsidP="00DB0D77">
      <w:pPr>
        <w:jc w:val="center"/>
        <w:rPr>
          <w:rFonts w:ascii="Segoe UI" w:hAnsi="Segoe UI" w:cs="Segoe UI"/>
          <w:sz w:val="20"/>
          <w:szCs w:val="20"/>
        </w:rPr>
      </w:pPr>
    </w:p>
    <w:p w14:paraId="2DEBA66D" w14:textId="08C91B4D" w:rsidR="00DB0D77" w:rsidRDefault="00DB0D77" w:rsidP="00DB0D77">
      <w:pPr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(navedba firme ponudnike, poslovnega naslova in sedeža)</w:t>
      </w:r>
    </w:p>
    <w:p w14:paraId="570D559C" w14:textId="359A2660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75BF0F82" w14:textId="7CC0A874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060B5F8F" w14:textId="186A1B13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matična številka _______________________, skladno s 6. odstavkom 14. člena Zakona o integriteti in preprečevanju korupcije (Ur. l. RS, št. 69/11)</w:t>
      </w:r>
    </w:p>
    <w:p w14:paraId="399D6B43" w14:textId="6728CE7E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238699DB" w14:textId="69A8DE15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podaja sledeče podatke o udeležbi fizičnih in pravnih oseb v lastništvu ponudnika, vključno z udeležbo tihih družbenikov, ter o gospodarskih subjektih, za katere se glede na določbe zakona, ki ureja gospodarske družbe, šteje, da so povezane družbe s ponudnikom:</w:t>
      </w:r>
    </w:p>
    <w:p w14:paraId="0E5CC6F7" w14:textId="1849A476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5C36F538" w14:textId="33641A90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Podatki o udeležbi fizičnih in pravnih oseb v lastništvu ponudnika (za fizične osebe izjava vsebuje ime in priimek, naslov prebivališča in delež lastništva):</w:t>
      </w:r>
    </w:p>
    <w:p w14:paraId="225BD271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7D0D39B5" w14:textId="7BA9A4AE" w:rsidR="00DB0D77" w:rsidRDefault="00775518" w:rsidP="00B41B94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Naziv: </w:t>
      </w:r>
      <w:r w:rsidR="00B41B94">
        <w:rPr>
          <w:rFonts w:ascii="Segoe UI" w:hAnsi="Segoe UI" w:cs="Segoe UI"/>
          <w:sz w:val="20"/>
          <w:szCs w:val="20"/>
        </w:rPr>
        <w:t>_____________________________________________________________________________________________________</w:t>
      </w:r>
    </w:p>
    <w:p w14:paraId="09413AC8" w14:textId="77777777" w:rsidR="00B41B94" w:rsidRDefault="00B41B94" w:rsidP="00B41B94">
      <w:pPr>
        <w:rPr>
          <w:rFonts w:ascii="Segoe UI" w:hAnsi="Segoe UI" w:cs="Segoe UI"/>
          <w:sz w:val="20"/>
          <w:szCs w:val="20"/>
        </w:rPr>
      </w:pPr>
    </w:p>
    <w:p w14:paraId="43C630B3" w14:textId="31B4FB3C" w:rsidR="00DB0D77" w:rsidRDefault="00B41B94" w:rsidP="00B41B94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Naslov: ____________________________________________________________________________________________________</w:t>
      </w:r>
    </w:p>
    <w:p w14:paraId="035B9D87" w14:textId="4BBC6CEE" w:rsidR="00DB0D77" w:rsidRDefault="00DB0D77" w:rsidP="00B41B94">
      <w:pPr>
        <w:rPr>
          <w:rFonts w:ascii="Segoe UI" w:hAnsi="Segoe UI" w:cs="Segoe UI"/>
          <w:sz w:val="20"/>
          <w:szCs w:val="20"/>
        </w:rPr>
      </w:pPr>
    </w:p>
    <w:p w14:paraId="14B05513" w14:textId="49F55890" w:rsidR="00DB0D77" w:rsidRDefault="005D6557" w:rsidP="00B41B94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Delež: _____________________________________________________________________________________________________</w:t>
      </w:r>
    </w:p>
    <w:p w14:paraId="5037A481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120695AE" w14:textId="01AEBF42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Podatki o udeležbi tihih družbenikov, o gospodarskih subjektih, za katere se glede na določbe zakona, ki ureja gospodarske družbe, šteje, da so povezane družbe s ponudnikom:</w:t>
      </w:r>
    </w:p>
    <w:p w14:paraId="27EC0B03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5B9D34F3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Naziv: _____________________________________________________________________________________________________</w:t>
      </w:r>
    </w:p>
    <w:p w14:paraId="39053741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</w:p>
    <w:p w14:paraId="18257E73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Naslov: ____________________________________________________________________________________________________</w:t>
      </w:r>
    </w:p>
    <w:p w14:paraId="7170C057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</w:p>
    <w:p w14:paraId="0D8FBD26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Delež: _____________________________________________________________________________________________________</w:t>
      </w:r>
    </w:p>
    <w:p w14:paraId="3DBAEF19" w14:textId="77777777" w:rsidR="005D6557" w:rsidRDefault="005D6557" w:rsidP="00EC1379">
      <w:pPr>
        <w:rPr>
          <w:rFonts w:ascii="Segoe UI" w:hAnsi="Segoe UI" w:cs="Segoe UI"/>
          <w:sz w:val="20"/>
          <w:szCs w:val="20"/>
        </w:rPr>
      </w:pPr>
    </w:p>
    <w:p w14:paraId="252D65C4" w14:textId="29603AF6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Ponudnik izjavlja, da je seznanjen, da je naročnik dolžan zgoraj navedene podatke na zahtevo komisije za preprečevanje korupcije predložiti komisiji.</w:t>
      </w:r>
    </w:p>
    <w:p w14:paraId="6BC2B8F2" w14:textId="283E03FE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6E2BE649" w14:textId="252E7582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3E900E9A" w14:textId="12119A62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Kraj in datum, _______________</w:t>
      </w:r>
      <w:r w:rsidR="00775518">
        <w:rPr>
          <w:rFonts w:ascii="Segoe UI" w:hAnsi="Segoe UI" w:cs="Segoe UI"/>
          <w:sz w:val="20"/>
          <w:szCs w:val="20"/>
        </w:rPr>
        <w:t>______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Ponudnik:</w:t>
      </w:r>
      <w:r w:rsidR="00775518">
        <w:rPr>
          <w:rFonts w:ascii="Segoe UI" w:hAnsi="Segoe UI" w:cs="Segoe UI"/>
          <w:sz w:val="20"/>
          <w:szCs w:val="20"/>
        </w:rPr>
        <w:t xml:space="preserve"> </w:t>
      </w:r>
    </w:p>
    <w:sectPr w:rsidR="00DB0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094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42E38"/>
    <w:rsid w:val="000501C2"/>
    <w:rsid w:val="00071B02"/>
    <w:rsid w:val="00076268"/>
    <w:rsid w:val="000964A9"/>
    <w:rsid w:val="000D1BBE"/>
    <w:rsid w:val="00142FD3"/>
    <w:rsid w:val="00150925"/>
    <w:rsid w:val="00164FEB"/>
    <w:rsid w:val="001F2A56"/>
    <w:rsid w:val="0024062C"/>
    <w:rsid w:val="002665BB"/>
    <w:rsid w:val="0029414B"/>
    <w:rsid w:val="002A4BC1"/>
    <w:rsid w:val="002B5FF0"/>
    <w:rsid w:val="0034508A"/>
    <w:rsid w:val="00375CC7"/>
    <w:rsid w:val="003B2DC1"/>
    <w:rsid w:val="003D016C"/>
    <w:rsid w:val="003E4929"/>
    <w:rsid w:val="003E552D"/>
    <w:rsid w:val="004326B9"/>
    <w:rsid w:val="004738C9"/>
    <w:rsid w:val="00483DF7"/>
    <w:rsid w:val="005261F4"/>
    <w:rsid w:val="005315AA"/>
    <w:rsid w:val="0054708B"/>
    <w:rsid w:val="00582EA6"/>
    <w:rsid w:val="00591513"/>
    <w:rsid w:val="005918D0"/>
    <w:rsid w:val="005A766E"/>
    <w:rsid w:val="005C0B3C"/>
    <w:rsid w:val="005D6557"/>
    <w:rsid w:val="005F2755"/>
    <w:rsid w:val="005F5B23"/>
    <w:rsid w:val="00612F00"/>
    <w:rsid w:val="00677B3C"/>
    <w:rsid w:val="00691144"/>
    <w:rsid w:val="006C6D5C"/>
    <w:rsid w:val="006E5509"/>
    <w:rsid w:val="006F5142"/>
    <w:rsid w:val="00704C43"/>
    <w:rsid w:val="007608A6"/>
    <w:rsid w:val="007745BF"/>
    <w:rsid w:val="00775518"/>
    <w:rsid w:val="00781593"/>
    <w:rsid w:val="007D676A"/>
    <w:rsid w:val="00856BE5"/>
    <w:rsid w:val="008674DA"/>
    <w:rsid w:val="00876B6C"/>
    <w:rsid w:val="008E4D0D"/>
    <w:rsid w:val="0091769E"/>
    <w:rsid w:val="00972A72"/>
    <w:rsid w:val="00A359F7"/>
    <w:rsid w:val="00A37F7B"/>
    <w:rsid w:val="00AE62A0"/>
    <w:rsid w:val="00B00267"/>
    <w:rsid w:val="00B257F0"/>
    <w:rsid w:val="00B41B94"/>
    <w:rsid w:val="00B430F4"/>
    <w:rsid w:val="00B5465C"/>
    <w:rsid w:val="00C20726"/>
    <w:rsid w:val="00C318E5"/>
    <w:rsid w:val="00C75FA7"/>
    <w:rsid w:val="00CC162B"/>
    <w:rsid w:val="00CD2D47"/>
    <w:rsid w:val="00D043DA"/>
    <w:rsid w:val="00DB0D77"/>
    <w:rsid w:val="00DB79D7"/>
    <w:rsid w:val="00E95AB3"/>
    <w:rsid w:val="00EA441D"/>
    <w:rsid w:val="00EB07DD"/>
    <w:rsid w:val="00EC1379"/>
    <w:rsid w:val="00ED6CAF"/>
    <w:rsid w:val="00EE34B0"/>
    <w:rsid w:val="00EF7124"/>
    <w:rsid w:val="00F10B97"/>
    <w:rsid w:val="00F126FC"/>
    <w:rsid w:val="00F1322A"/>
    <w:rsid w:val="00F17FE6"/>
    <w:rsid w:val="00F24D18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60D16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D6557"/>
    <w:rPr>
      <w:sz w:val="24"/>
      <w:szCs w:val="24"/>
    </w:rPr>
  </w:style>
  <w:style w:type="paragraph" w:styleId="Naslov1">
    <w:name w:val="heading 1"/>
    <w:basedOn w:val="Navaden"/>
    <w:next w:val="Navaden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B_Podaki o ponudniku</dc:title>
  <dc:subject/>
  <dc:creator>Občina Vipava</dc:creator>
  <cp:keywords/>
  <dc:description/>
  <cp:lastModifiedBy>Luka Lango</cp:lastModifiedBy>
  <cp:revision>4</cp:revision>
  <cp:lastPrinted>2023-03-20T19:32:00Z</cp:lastPrinted>
  <dcterms:created xsi:type="dcterms:W3CDTF">2023-08-05T08:49:00Z</dcterms:created>
  <dcterms:modified xsi:type="dcterms:W3CDTF">2026-08-11T11:47:00Z</dcterms:modified>
</cp:coreProperties>
</file>